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9A3FB2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38100" r="38100" b="3810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ComponenteCurricular"/>
            </w:pPr>
            <w:r>
              <w:t xml:space="preserve">Componente Curricular: </w:t>
            </w:r>
            <w:r w:rsidR="001E27CD">
              <w:t>Projeto De Aplicações Web II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Pr="00370CC5" w:rsidRDefault="00FE38CC" w:rsidP="00FE38CC">
            <w:pPr>
              <w:pStyle w:val="TextoNormal"/>
              <w:tabs>
                <w:tab w:val="left" w:pos="2230"/>
              </w:tabs>
            </w:pPr>
            <w:proofErr w:type="gramStart"/>
            <w:r>
              <w:t>Professor(</w:t>
            </w:r>
            <w:proofErr w:type="gramEnd"/>
            <w:r>
              <w:t xml:space="preserve">es): </w:t>
            </w:r>
            <w:r>
              <w:tab/>
            </w:r>
            <w:r w:rsidRPr="00FE38CC">
              <w:t>Rogério Adriano de Sousa</w:t>
            </w:r>
          </w:p>
        </w:tc>
      </w:tr>
    </w:tbl>
    <w:p w:rsidR="005D72B5" w:rsidRDefault="005D72B5" w:rsidP="0088290F">
      <w:pPr>
        <w:pStyle w:val="TextoNormal"/>
      </w:pPr>
    </w:p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proofErr w:type="gramStart"/>
            <w:r w:rsidRPr="00572234">
              <w:rPr>
                <w:rStyle w:val="Refdenotaderodap"/>
              </w:rPr>
              <w:footnoteReference w:id="1"/>
            </w:r>
            <w:proofErr w:type="gramEnd"/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1E27CD" w:rsidRDefault="001E27CD" w:rsidP="001E27CD">
            <w:pPr>
              <w:pStyle w:val="CorpoTab1"/>
              <w:numPr>
                <w:ilvl w:val="0"/>
                <w:numId w:val="0"/>
              </w:numPr>
              <w:ind w:left="284" w:hanging="284"/>
            </w:pPr>
            <w:r w:rsidRPr="001E27CD">
              <w:rPr>
                <w:u w:val="single"/>
              </w:rPr>
              <w:t>Atribuições</w:t>
            </w:r>
          </w:p>
          <w:p w:rsidR="001E27CD" w:rsidRDefault="001E27CD" w:rsidP="001E27CD">
            <w:pPr>
              <w:pStyle w:val="CorpoTab1"/>
            </w:pPr>
            <w:r>
              <w:t>Instalar, codificar, compilar e documentar websites e sistemas de informação para Internet.</w:t>
            </w:r>
          </w:p>
          <w:p w:rsidR="001E27CD" w:rsidRDefault="001E27CD" w:rsidP="001E27CD">
            <w:pPr>
              <w:pStyle w:val="CorpoTab1"/>
            </w:pPr>
            <w:r>
              <w:t xml:space="preserve">Executar tarefas de suporte técnico, apoio e treinamento aos </w:t>
            </w:r>
            <w:proofErr w:type="gramStart"/>
            <w:r>
              <w:t>usuários</w:t>
            </w:r>
            <w:proofErr w:type="gramEnd"/>
          </w:p>
          <w:p w:rsidR="001E27CD" w:rsidRDefault="001E27CD" w:rsidP="001E27CD">
            <w:pPr>
              <w:pStyle w:val="CorpoTab1"/>
              <w:numPr>
                <w:ilvl w:val="0"/>
                <w:numId w:val="0"/>
              </w:numPr>
            </w:pPr>
            <w:r w:rsidRPr="001E27CD">
              <w:rPr>
                <w:u w:val="single"/>
              </w:rPr>
              <w:t>Atividades</w:t>
            </w:r>
          </w:p>
          <w:p w:rsidR="001E27CD" w:rsidRDefault="001E27CD" w:rsidP="001E27CD">
            <w:pPr>
              <w:pStyle w:val="CorpoTab1"/>
            </w:pPr>
            <w:r>
              <w:t>Coletar dados.</w:t>
            </w:r>
          </w:p>
          <w:p w:rsidR="001E27CD" w:rsidRDefault="001E27CD" w:rsidP="001E27CD">
            <w:pPr>
              <w:pStyle w:val="CorpoTab1"/>
            </w:pPr>
            <w:r>
              <w:t>Desenvolver leiaute de telas e relatórios.</w:t>
            </w:r>
          </w:p>
          <w:p w:rsidR="001E27CD" w:rsidRDefault="001E27CD" w:rsidP="001E27CD">
            <w:pPr>
              <w:pStyle w:val="CorpoTab1"/>
            </w:pPr>
            <w:r>
              <w:t>Selecionar metodologias de desenvolvimento de sistemas e Websites.</w:t>
            </w:r>
          </w:p>
          <w:p w:rsidR="001E27CD" w:rsidRDefault="001E27CD" w:rsidP="001E27CD">
            <w:pPr>
              <w:pStyle w:val="CorpoTab1"/>
            </w:pPr>
            <w:r>
              <w:t xml:space="preserve">Selecionar ferramentas de desenvolvimento de sistemas e Websites. </w:t>
            </w:r>
          </w:p>
          <w:p w:rsidR="001E27CD" w:rsidRPr="0088290F" w:rsidRDefault="001E27CD" w:rsidP="001E27CD">
            <w:pPr>
              <w:pStyle w:val="CorpoTab1"/>
            </w:pPr>
            <w:r>
              <w:t>Trabalhar em equipe.</w:t>
            </w:r>
          </w:p>
        </w:tc>
      </w:tr>
    </w:tbl>
    <w:p w:rsidR="005D72B5" w:rsidRDefault="005D72B5" w:rsidP="0088290F">
      <w:pPr>
        <w:pStyle w:val="TextoNormal"/>
        <w:sectPr w:rsidR="005D72B5" w:rsidSect="007F2857">
          <w:footerReference w:type="default" r:id="rId9"/>
          <w:pgSz w:w="11906" w:h="16838" w:code="9"/>
          <w:pgMar w:top="1701" w:right="1701" w:bottom="1701" w:left="1701" w:header="851" w:footer="851" w:gutter="0"/>
          <w:pgNumType w:start="36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 xml:space="preserve">II – Competências, Habilidades e Bases Tecnológicas do Componente </w:t>
      </w:r>
      <w:proofErr w:type="gramStart"/>
      <w:r w:rsidRPr="00066B12">
        <w:t>Curricular</w:t>
      </w:r>
      <w:proofErr w:type="gramEnd"/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1E27CD" w:rsidRPr="001E27CD">
        <w:t>PROJETO DE APLICAÇÕES WEB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1E27CD" w:rsidRPr="00FB5E8E" w:rsidTr="004E7A36">
        <w:trPr>
          <w:trHeight w:val="5669"/>
        </w:trPr>
        <w:tc>
          <w:tcPr>
            <w:tcW w:w="4479" w:type="dxa"/>
          </w:tcPr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1</w:t>
            </w:r>
            <w:proofErr w:type="gramEnd"/>
            <w:r w:rsidRPr="001E27CD">
              <w:t>) Avaliar e implementar projetos de sistemas WEB.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2</w:t>
            </w:r>
            <w:proofErr w:type="gramEnd"/>
            <w:r w:rsidRPr="001E27CD">
              <w:t>) Utilizar técnicas de análise e projeto de sistemas WEB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3</w:t>
            </w:r>
            <w:proofErr w:type="gramEnd"/>
            <w:r w:rsidRPr="001E27CD">
              <w:t>) Selecionar soluções para atender as necessidades de suporte identificadas junto ao usuário.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4</w:t>
            </w:r>
            <w:proofErr w:type="gramEnd"/>
            <w:r w:rsidRPr="001E27CD">
              <w:t>) Identificar oportunidades para futuros empreendimentos.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5</w:t>
            </w:r>
            <w:proofErr w:type="gramEnd"/>
            <w:r w:rsidRPr="001E27CD">
              <w:t>) Utilizar procedimentos preventivos ao suporte.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6</w:t>
            </w:r>
            <w:proofErr w:type="gramEnd"/>
            <w:r w:rsidRPr="001E27CD">
              <w:t>) Planejar a assistência técnica demandada pelos usuários.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7</w:t>
            </w:r>
            <w:proofErr w:type="gramEnd"/>
            <w:r w:rsidRPr="001E27CD">
              <w:t>) Avaliar o cumprimento dos procedimentos de controles internos.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8</w:t>
            </w:r>
            <w:proofErr w:type="gramEnd"/>
            <w:r w:rsidRPr="001E27CD">
              <w:t>) Definir, junto ao cliente, os requisitos do website  solicitado.</w:t>
            </w:r>
          </w:p>
          <w:p w:rsidR="001E27CD" w:rsidRPr="001E27CD" w:rsidRDefault="001E27CD" w:rsidP="001E27CD">
            <w:pPr>
              <w:pStyle w:val="CorpoTab2"/>
            </w:pPr>
          </w:p>
        </w:tc>
        <w:tc>
          <w:tcPr>
            <w:tcW w:w="4479" w:type="dxa"/>
          </w:tcPr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1</w:t>
            </w:r>
            <w:proofErr w:type="gramEnd"/>
            <w:r w:rsidRPr="001E27CD">
              <w:t>) Utilizar técnicas de modelagem de dados.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2</w:t>
            </w:r>
            <w:proofErr w:type="gramEnd"/>
            <w:r w:rsidRPr="001E27CD">
              <w:t>) Aplicar as técnicas de modularização, especificação e verificação de websites.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3</w:t>
            </w:r>
            <w:proofErr w:type="gramEnd"/>
            <w:r w:rsidRPr="001E27CD">
              <w:t>) Utilizar ferramentas de apoio ao desenvolvimento de websites.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4</w:t>
            </w:r>
            <w:proofErr w:type="gramEnd"/>
            <w:r w:rsidRPr="001E27CD">
              <w:t>) Entender a orientação a objetos na construção de websites on-line.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5</w:t>
            </w:r>
            <w:proofErr w:type="gramEnd"/>
            <w:r w:rsidRPr="001E27CD">
              <w:t>) Identificar as necessidades dos usuários no que se refere a suporte.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6</w:t>
            </w:r>
            <w:proofErr w:type="gramEnd"/>
            <w:r w:rsidRPr="001E27CD">
              <w:t>) Aplicar soluções para resolver os problemas de suporte.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7</w:t>
            </w:r>
            <w:proofErr w:type="gramEnd"/>
            <w:r w:rsidRPr="001E27CD">
              <w:t>) Aplicar procedimentos preventivos ao suporte.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8</w:t>
            </w:r>
            <w:proofErr w:type="gramEnd"/>
            <w:r w:rsidRPr="001E27CD">
              <w:t>) Programar assistência técnica aos usuários em programas aplicativos instalados.</w:t>
            </w:r>
          </w:p>
          <w:p w:rsidR="001E27CD" w:rsidRPr="001E27CD" w:rsidRDefault="001E27CD" w:rsidP="001E27CD">
            <w:pPr>
              <w:pStyle w:val="CorpoTab2"/>
            </w:pPr>
          </w:p>
        </w:tc>
        <w:tc>
          <w:tcPr>
            <w:tcW w:w="4479" w:type="dxa"/>
          </w:tcPr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1</w:t>
            </w:r>
            <w:proofErr w:type="gramEnd"/>
            <w:r w:rsidRPr="001E27CD">
              <w:t>) Princípios de engenharia de software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2</w:t>
            </w:r>
            <w:proofErr w:type="gramEnd"/>
            <w:r w:rsidRPr="001E27CD">
              <w:t>) Modelagem de dados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3</w:t>
            </w:r>
            <w:proofErr w:type="gramEnd"/>
            <w:r w:rsidRPr="001E27CD">
              <w:t>) Metodologias de análise e projetos de sistemas orientado à objetos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4</w:t>
            </w:r>
            <w:proofErr w:type="gramEnd"/>
            <w:r w:rsidRPr="001E27CD">
              <w:t>) Testes e validação de programas utilizados na internet e sites: especificação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5</w:t>
            </w:r>
            <w:proofErr w:type="gramEnd"/>
            <w:r w:rsidRPr="001E27CD">
              <w:t>) Necessidades de suporte: levantamento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6</w:t>
            </w:r>
            <w:proofErr w:type="gramEnd"/>
            <w:r w:rsidRPr="001E27CD">
              <w:t>) Custo-benefício: analise</w:t>
            </w:r>
          </w:p>
          <w:p w:rsidR="001E27CD" w:rsidRPr="001E27CD" w:rsidRDefault="001E27CD" w:rsidP="001E27CD">
            <w:pPr>
              <w:pStyle w:val="CorpoTab2"/>
            </w:pPr>
            <w:proofErr w:type="gramStart"/>
            <w:r w:rsidRPr="001E27CD">
              <w:t>7</w:t>
            </w:r>
            <w:proofErr w:type="gramEnd"/>
            <w:r w:rsidRPr="001E27CD">
              <w:t xml:space="preserve">) Técnicas de </w:t>
            </w:r>
            <w:smartTag w:uri="urn:schemas-microsoft-com:office:smarttags" w:element="PersonName">
              <w:r w:rsidRPr="001E27CD">
                <w:t>atendimento</w:t>
              </w:r>
            </w:smartTag>
            <w:r w:rsidRPr="001E27CD">
              <w:t xml:space="preserve"> ao cliente</w:t>
            </w:r>
          </w:p>
          <w:p w:rsidR="001E27CD" w:rsidRPr="001E27CD" w:rsidRDefault="001E27CD" w:rsidP="001E27CD">
            <w:pPr>
              <w:pStyle w:val="CorpoTab2"/>
            </w:pPr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1E27CD" w:rsidRPr="001E27CD">
        <w:t>PROJETO DE APLICAÇÕES WEB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4B3F36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FB5E8E" w:rsidRDefault="004B3F36" w:rsidP="00C85699">
            <w:pPr>
              <w:pStyle w:val="CorpoTab2"/>
            </w:pPr>
            <w:proofErr w:type="gramStart"/>
            <w:r w:rsidRPr="001E27CD">
              <w:t>1</w:t>
            </w:r>
            <w:proofErr w:type="gramEnd"/>
            <w:r w:rsidRPr="001E27CD">
              <w:t xml:space="preserve">) Utilizar </w:t>
            </w:r>
            <w:r>
              <w:t>técnicas de modelagem de dados.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36" w:rsidRPr="00D31AE2" w:rsidRDefault="004B3F36" w:rsidP="00D31AE2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,2,8</w:t>
            </w:r>
          </w:p>
          <w:p w:rsidR="004B3F36" w:rsidRPr="001E27CD" w:rsidRDefault="004B3F36" w:rsidP="001E27CD">
            <w:pPr>
              <w:pStyle w:val="CorpoTab2"/>
            </w:pPr>
            <w:proofErr w:type="gramStart"/>
            <w:r w:rsidRPr="001E27CD">
              <w:t>1</w:t>
            </w:r>
            <w:proofErr w:type="gramEnd"/>
            <w:r w:rsidRPr="001E27CD">
              <w:t>) Princípios de engenharia de software</w:t>
            </w:r>
          </w:p>
          <w:p w:rsidR="004B3F36" w:rsidRPr="001E27CD" w:rsidRDefault="004B3F36" w:rsidP="001E27CD">
            <w:pPr>
              <w:pStyle w:val="CorpoTab1"/>
              <w:spacing w:after="0" w:line="240" w:lineRule="auto"/>
              <w:rPr>
                <w:sz w:val="16"/>
              </w:rPr>
            </w:pPr>
            <w:r w:rsidRPr="001E27CD">
              <w:rPr>
                <w:sz w:val="16"/>
              </w:rPr>
              <w:t>Importância de planejamento de Sistemas Web: Acessibilidade na Web.</w:t>
            </w:r>
          </w:p>
          <w:p w:rsidR="004B3F36" w:rsidRPr="001E27CD" w:rsidRDefault="004B3F36" w:rsidP="001E27CD">
            <w:pPr>
              <w:pStyle w:val="CorpoTab1"/>
              <w:spacing w:after="0" w:line="240" w:lineRule="auto"/>
              <w:rPr>
                <w:sz w:val="16"/>
              </w:rPr>
            </w:pPr>
            <w:r w:rsidRPr="001E27CD">
              <w:rPr>
                <w:sz w:val="16"/>
              </w:rPr>
              <w:t>Definições de Sistema para web</w:t>
            </w:r>
          </w:p>
          <w:p w:rsidR="004B3F36" w:rsidRPr="00D31AE2" w:rsidRDefault="004B3F36" w:rsidP="004B3F36">
            <w:pPr>
              <w:pStyle w:val="CorpoTab1"/>
              <w:spacing w:after="0" w:line="240" w:lineRule="auto"/>
              <w:rPr>
                <w:u w:val="single"/>
              </w:rPr>
            </w:pPr>
            <w:r w:rsidRPr="001E27CD">
              <w:rPr>
                <w:sz w:val="16"/>
              </w:rPr>
              <w:t>Definição do Sistema a ser desenvolvido.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Aulas expositivas e dialogadas.</w:t>
            </w:r>
          </w:p>
          <w:p w:rsidR="004B3F36" w:rsidRPr="004B3F36" w:rsidRDefault="004B3F36" w:rsidP="004B3F36">
            <w:pPr>
              <w:pStyle w:val="Ttulo7"/>
              <w:jc w:val="center"/>
              <w:rPr>
                <w:rFonts w:ascii="Arial" w:hAnsi="Arial"/>
                <w:sz w:val="20"/>
                <w:szCs w:val="20"/>
              </w:rPr>
            </w:pPr>
            <w:r w:rsidRPr="004B3F36">
              <w:rPr>
                <w:rFonts w:ascii="Arial" w:hAnsi="Arial"/>
                <w:sz w:val="20"/>
                <w:szCs w:val="20"/>
              </w:rPr>
              <w:t>Estudo de casos.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29/07</w:t>
            </w:r>
          </w:p>
        </w:tc>
      </w:tr>
      <w:tr w:rsidR="004B3F36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FB5E8E" w:rsidRDefault="004B3F36" w:rsidP="00C85699">
            <w:pPr>
              <w:pStyle w:val="CorpoTab2"/>
            </w:pPr>
            <w:proofErr w:type="gramStart"/>
            <w:r w:rsidRPr="001E27CD">
              <w:t>1</w:t>
            </w:r>
            <w:proofErr w:type="gramEnd"/>
            <w:r w:rsidRPr="001E27CD">
              <w:t xml:space="preserve">) Utilizar </w:t>
            </w:r>
            <w:r>
              <w:t>técnicas de modelagem de dados.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36" w:rsidRPr="00D31AE2" w:rsidRDefault="004B3F36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3</w:t>
            </w:r>
            <w:proofErr w:type="gramEnd"/>
            <w:r>
              <w:rPr>
                <w:b/>
              </w:rPr>
              <w:t>,4,8</w:t>
            </w:r>
          </w:p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2</w:t>
            </w:r>
            <w:proofErr w:type="gramEnd"/>
            <w:r w:rsidRPr="001E27CD">
              <w:t>) Modelagem de dados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Definição do Escopo do Sistema: funcionalidades, aspectos visuais.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Modelagem do Banco de Dados.</w:t>
            </w:r>
          </w:p>
          <w:p w:rsidR="004B3F36" w:rsidRPr="00FB5E8E" w:rsidRDefault="004B3F36" w:rsidP="004B3F36">
            <w:pPr>
              <w:pStyle w:val="CorpoTab1"/>
              <w:spacing w:after="0" w:line="240" w:lineRule="auto"/>
              <w:ind w:left="284" w:hanging="284"/>
            </w:pPr>
            <w:r w:rsidRPr="004B3F36">
              <w:rPr>
                <w:sz w:val="16"/>
              </w:rPr>
              <w:t xml:space="preserve">Criação do Banco de Dados utilizando </w:t>
            </w:r>
            <w:proofErr w:type="gramStart"/>
            <w:r w:rsidRPr="004B3F36">
              <w:rPr>
                <w:sz w:val="16"/>
              </w:rPr>
              <w:t>MySQL</w:t>
            </w:r>
            <w:proofErr w:type="gramEnd"/>
            <w:r w:rsidRPr="004B3F36">
              <w:rPr>
                <w:sz w:val="16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Aulas expositivas e dialogadas.</w:t>
            </w:r>
          </w:p>
          <w:p w:rsidR="004B3F36" w:rsidRPr="004B3F36" w:rsidRDefault="004B3F36" w:rsidP="004B3F36">
            <w:pPr>
              <w:pStyle w:val="Ttulo7"/>
              <w:jc w:val="center"/>
              <w:rPr>
                <w:rFonts w:ascii="Arial" w:hAnsi="Arial"/>
                <w:sz w:val="20"/>
                <w:szCs w:val="20"/>
              </w:rPr>
            </w:pPr>
            <w:r w:rsidRPr="004B3F36">
              <w:rPr>
                <w:rFonts w:ascii="Arial" w:hAnsi="Arial"/>
                <w:sz w:val="20"/>
                <w:szCs w:val="20"/>
              </w:rPr>
              <w:t>Aula prática em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F36" w:rsidRPr="004B3F36" w:rsidRDefault="004B3F36" w:rsidP="006100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29/07</w:t>
            </w:r>
          </w:p>
        </w:tc>
      </w:tr>
      <w:tr w:rsidR="004B3F36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FB5E8E" w:rsidRDefault="004B3F36" w:rsidP="00C85699">
            <w:pPr>
              <w:pStyle w:val="CorpoTab2"/>
            </w:pPr>
            <w:proofErr w:type="gramStart"/>
            <w:r w:rsidRPr="001E27CD">
              <w:t>4</w:t>
            </w:r>
            <w:proofErr w:type="gramEnd"/>
            <w:r w:rsidRPr="001E27CD">
              <w:t>) Entender a orientação a objetos na construção de websites on-line.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36" w:rsidRPr="00D31AE2" w:rsidRDefault="004B3F36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>Ref. a Competência: 1,4</w:t>
            </w:r>
          </w:p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3</w:t>
            </w:r>
            <w:proofErr w:type="gramEnd"/>
            <w:r w:rsidRPr="001E27CD">
              <w:t>) Metodologias de análise e projetos de sistemas orientado à objetos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Metodologia DADI aplicada ao</w:t>
            </w:r>
            <w:proofErr w:type="gramStart"/>
            <w:r w:rsidRPr="004B3F36">
              <w:rPr>
                <w:sz w:val="16"/>
              </w:rPr>
              <w:t xml:space="preserve">  </w:t>
            </w:r>
            <w:proofErr w:type="gramEnd"/>
            <w:r w:rsidRPr="004B3F36">
              <w:rPr>
                <w:sz w:val="16"/>
              </w:rPr>
              <w:t>Desenvolvimento de Sistemas Web.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 xml:space="preserve">Desenvolvimento do sistema utilizando Apache, PHP, </w:t>
            </w:r>
            <w:proofErr w:type="gramStart"/>
            <w:r w:rsidRPr="004B3F36">
              <w:rPr>
                <w:sz w:val="16"/>
              </w:rPr>
              <w:t>MySQL</w:t>
            </w:r>
            <w:proofErr w:type="gramEnd"/>
            <w:r w:rsidRPr="004B3F36">
              <w:rPr>
                <w:sz w:val="16"/>
              </w:rPr>
              <w:t xml:space="preserve"> e HTML para criação de projeto de Loja Virtual:</w:t>
            </w:r>
          </w:p>
          <w:p w:rsidR="004B3F36" w:rsidRPr="004B3F36" w:rsidRDefault="004B3F36" w:rsidP="004B3F36">
            <w:pPr>
              <w:pStyle w:val="CorpoTab1"/>
              <w:numPr>
                <w:ilvl w:val="1"/>
                <w:numId w:val="2"/>
              </w:numPr>
              <w:spacing w:after="0" w:line="240" w:lineRule="auto"/>
              <w:ind w:left="668" w:hanging="346"/>
              <w:rPr>
                <w:sz w:val="16"/>
              </w:rPr>
            </w:pPr>
            <w:r w:rsidRPr="004B3F36">
              <w:rPr>
                <w:sz w:val="16"/>
              </w:rPr>
              <w:t>Sistema de Cadastro</w:t>
            </w:r>
          </w:p>
          <w:p w:rsidR="004B3F36" w:rsidRPr="004B3F36" w:rsidRDefault="004B3F36" w:rsidP="004B3F36">
            <w:pPr>
              <w:pStyle w:val="CorpoTab1"/>
              <w:numPr>
                <w:ilvl w:val="1"/>
                <w:numId w:val="2"/>
              </w:numPr>
              <w:spacing w:after="0" w:line="240" w:lineRule="auto"/>
              <w:ind w:left="668" w:hanging="346"/>
              <w:rPr>
                <w:sz w:val="16"/>
              </w:rPr>
            </w:pPr>
            <w:r w:rsidRPr="004B3F36">
              <w:rPr>
                <w:sz w:val="16"/>
              </w:rPr>
              <w:t>Sistema de Busca</w:t>
            </w:r>
          </w:p>
          <w:p w:rsidR="004B3F36" w:rsidRPr="00FB5E8E" w:rsidRDefault="004B3F36" w:rsidP="004B3F36">
            <w:pPr>
              <w:pStyle w:val="CorpoTab1"/>
              <w:numPr>
                <w:ilvl w:val="1"/>
                <w:numId w:val="2"/>
              </w:numPr>
              <w:spacing w:after="0" w:line="240" w:lineRule="auto"/>
              <w:ind w:left="668" w:hanging="346"/>
            </w:pPr>
            <w:r w:rsidRPr="004B3F36">
              <w:rPr>
                <w:sz w:val="16"/>
              </w:rPr>
              <w:t>Sistema de Pedidos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Aulas expositivas e dialogadas.</w:t>
            </w:r>
          </w:p>
          <w:p w:rsidR="004B3F36" w:rsidRPr="004B3F36" w:rsidRDefault="004B3F36" w:rsidP="004B3F36">
            <w:pPr>
              <w:pStyle w:val="Ttulo7"/>
              <w:jc w:val="center"/>
              <w:rPr>
                <w:rFonts w:ascii="Arial" w:hAnsi="Arial"/>
                <w:sz w:val="20"/>
                <w:szCs w:val="20"/>
              </w:rPr>
            </w:pPr>
            <w:r w:rsidRPr="004B3F36">
              <w:rPr>
                <w:rFonts w:ascii="Arial" w:hAnsi="Arial"/>
                <w:sz w:val="20"/>
                <w:szCs w:val="20"/>
              </w:rPr>
              <w:t>Aula prática em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29/07 à 26/08</w:t>
            </w:r>
          </w:p>
        </w:tc>
      </w:tr>
      <w:tr w:rsidR="004B3F36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lastRenderedPageBreak/>
              <w:t>2</w:t>
            </w:r>
            <w:proofErr w:type="gramEnd"/>
            <w:r w:rsidRPr="001E27CD">
              <w:t>) Aplicar as técnicas de modularização, especificação e verificação de websites.</w:t>
            </w:r>
          </w:p>
          <w:p w:rsidR="004B3F36" w:rsidRPr="00FB5E8E" w:rsidRDefault="004B3F36" w:rsidP="00C85699">
            <w:pPr>
              <w:pStyle w:val="CorpoTab2"/>
            </w:pPr>
            <w:proofErr w:type="gramStart"/>
            <w:r w:rsidRPr="001E27CD">
              <w:t>3</w:t>
            </w:r>
            <w:proofErr w:type="gramEnd"/>
            <w:r w:rsidRPr="001E27CD">
              <w:t xml:space="preserve">) Utilizar ferramentas de apoio ao desenvolvimento de </w:t>
            </w:r>
            <w:r>
              <w:t>websites.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36" w:rsidRPr="00D31AE2" w:rsidRDefault="004B3F36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6</w:t>
            </w:r>
            <w:proofErr w:type="gramEnd"/>
          </w:p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4</w:t>
            </w:r>
            <w:proofErr w:type="gramEnd"/>
            <w:r w:rsidRPr="001E27CD">
              <w:t>) Testes e validação de programas utilizados na internet e sites: especificação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Realização de Testes de Usabilidade do sistema desenvolvido.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Realização de Testes em relação aos aspectos visuais do sistema.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 xml:space="preserve">Realização de Testes em Relação </w:t>
            </w:r>
            <w:proofErr w:type="gramStart"/>
            <w:r w:rsidRPr="004B3F36">
              <w:rPr>
                <w:sz w:val="16"/>
              </w:rPr>
              <w:t>a</w:t>
            </w:r>
            <w:proofErr w:type="gramEnd"/>
            <w:r w:rsidRPr="004B3F36">
              <w:rPr>
                <w:sz w:val="16"/>
              </w:rPr>
              <w:t xml:space="preserve"> Plataforma do Sistema.</w:t>
            </w:r>
          </w:p>
          <w:p w:rsidR="004B3F36" w:rsidRPr="00FB5E8E" w:rsidRDefault="004B3F36" w:rsidP="006330AC">
            <w:pPr>
              <w:pStyle w:val="CorpoTab2"/>
              <w:spacing w:after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Aulas expositivas e dialogadas.</w:t>
            </w:r>
          </w:p>
          <w:p w:rsidR="004B3F36" w:rsidRPr="004B3F36" w:rsidRDefault="004B3F36" w:rsidP="004B3F36">
            <w:pPr>
              <w:pStyle w:val="Ttulo7"/>
              <w:jc w:val="center"/>
              <w:rPr>
                <w:rFonts w:ascii="Arial" w:hAnsi="Arial"/>
                <w:sz w:val="20"/>
                <w:szCs w:val="20"/>
              </w:rPr>
            </w:pPr>
            <w:r w:rsidRPr="004B3F36">
              <w:rPr>
                <w:rFonts w:ascii="Arial" w:hAnsi="Arial"/>
                <w:sz w:val="20"/>
                <w:szCs w:val="20"/>
              </w:rPr>
              <w:t>Aula prática em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02/09 à 16/09</w:t>
            </w:r>
          </w:p>
        </w:tc>
      </w:tr>
      <w:tr w:rsidR="004B3F36" w:rsidRPr="00FB5E8E" w:rsidTr="004B3F36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FB5E8E" w:rsidRDefault="004B3F36" w:rsidP="00C85699">
            <w:pPr>
              <w:pStyle w:val="CorpoTab2"/>
            </w:pPr>
            <w:proofErr w:type="gramStart"/>
            <w:r w:rsidRPr="001E27CD">
              <w:t>5</w:t>
            </w:r>
            <w:proofErr w:type="gramEnd"/>
            <w:r w:rsidRPr="001E27CD">
              <w:t>) Identificar as necessidades dos usuár</w:t>
            </w:r>
            <w:r>
              <w:t>ios no que se refere a suporte.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36" w:rsidRPr="00D31AE2" w:rsidRDefault="004B3F36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5</w:t>
            </w:r>
            <w:proofErr w:type="gramEnd"/>
          </w:p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5</w:t>
            </w:r>
            <w:proofErr w:type="gramEnd"/>
            <w:r w:rsidRPr="001E27CD">
              <w:t>) Necessidades de suporte: levantamento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Levantamento de funcionalidades futuras para o sistema.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Definição do plano de manutenção do sistema.</w:t>
            </w:r>
          </w:p>
          <w:p w:rsidR="004B3F36" w:rsidRPr="00FB5E8E" w:rsidRDefault="004B3F36" w:rsidP="006330AC">
            <w:pPr>
              <w:pStyle w:val="CorpoTab2"/>
              <w:spacing w:after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Aulas expositivas e dialogadas.</w:t>
            </w:r>
          </w:p>
          <w:p w:rsidR="004B3F36" w:rsidRPr="004B3F36" w:rsidRDefault="004B3F36" w:rsidP="004B3F36">
            <w:pPr>
              <w:pStyle w:val="Ttulo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23/09 à 30/09</w:t>
            </w:r>
          </w:p>
        </w:tc>
      </w:tr>
      <w:tr w:rsidR="004B3F36" w:rsidRPr="00FB5E8E" w:rsidTr="004B3F36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FB5E8E" w:rsidRDefault="004B3F36" w:rsidP="00C85699">
            <w:pPr>
              <w:pStyle w:val="CorpoTab2"/>
            </w:pPr>
            <w:proofErr w:type="gramStart"/>
            <w:r w:rsidRPr="001E27CD">
              <w:t>5</w:t>
            </w:r>
            <w:proofErr w:type="gramEnd"/>
            <w:r w:rsidRPr="001E27CD">
              <w:t>) Identificar as necessidades dos usuár</w:t>
            </w:r>
            <w:r>
              <w:t>ios no que se refere a suporte.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36" w:rsidRPr="00D31AE2" w:rsidRDefault="004B3F36" w:rsidP="00610077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7</w:t>
            </w:r>
            <w:proofErr w:type="gramEnd"/>
          </w:p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6</w:t>
            </w:r>
            <w:proofErr w:type="gramEnd"/>
            <w:r w:rsidRPr="001E27CD">
              <w:t>) Custo-benefício: analise</w:t>
            </w:r>
          </w:p>
          <w:p w:rsidR="004B3F36" w:rsidRPr="004B3F36" w:rsidRDefault="004B3F36" w:rsidP="004B3F36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4B3F36">
              <w:rPr>
                <w:sz w:val="16"/>
              </w:rPr>
              <w:t>Viabilidade econômica e organizacional do sistema.</w:t>
            </w:r>
          </w:p>
          <w:p w:rsidR="004B3F36" w:rsidRPr="00FB5E8E" w:rsidRDefault="004B3F36" w:rsidP="00610077">
            <w:pPr>
              <w:pStyle w:val="CorpoTab2"/>
              <w:spacing w:after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Aulas expositivas e dialogadas.</w:t>
            </w:r>
          </w:p>
          <w:p w:rsidR="004B3F36" w:rsidRPr="004B3F36" w:rsidRDefault="004B3F36" w:rsidP="004B3F36">
            <w:pPr>
              <w:pStyle w:val="Ttulo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07/10 à 28</w:t>
            </w:r>
            <w:r w:rsidRPr="004B3F36">
              <w:rPr>
                <w:sz w:val="20"/>
                <w:szCs w:val="20"/>
              </w:rPr>
              <w:t>/10</w:t>
            </w:r>
          </w:p>
        </w:tc>
      </w:tr>
      <w:tr w:rsidR="004B3F36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6</w:t>
            </w:r>
            <w:proofErr w:type="gramEnd"/>
            <w:r w:rsidRPr="001E27CD">
              <w:t>) Aplicar soluções para resolver os problemas de suporte.</w:t>
            </w:r>
          </w:p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7</w:t>
            </w:r>
            <w:proofErr w:type="gramEnd"/>
            <w:r w:rsidRPr="001E27CD">
              <w:t>) Aplicar procedimentos preventivos ao suporte.</w:t>
            </w:r>
          </w:p>
          <w:p w:rsidR="004B3F36" w:rsidRPr="00FB5E8E" w:rsidRDefault="004B3F36" w:rsidP="00C85699">
            <w:pPr>
              <w:pStyle w:val="CorpoTab2"/>
            </w:pPr>
            <w:proofErr w:type="gramStart"/>
            <w:r w:rsidRPr="001E27CD">
              <w:t>8</w:t>
            </w:r>
            <w:proofErr w:type="gramEnd"/>
            <w:r w:rsidRPr="001E27CD">
              <w:t>) Programar assistência técnica aos usuários em pr</w:t>
            </w:r>
            <w:r>
              <w:t>ogramas aplicativos instalados.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F36" w:rsidRPr="00D31AE2" w:rsidRDefault="004B3F36" w:rsidP="00610077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7</w:t>
            </w:r>
            <w:proofErr w:type="gramEnd"/>
            <w:r>
              <w:rPr>
                <w:b/>
              </w:rPr>
              <w:t>,8,9</w:t>
            </w:r>
          </w:p>
          <w:p w:rsidR="004B3F36" w:rsidRPr="001E27CD" w:rsidRDefault="004B3F36" w:rsidP="004B3F36">
            <w:pPr>
              <w:pStyle w:val="CorpoTab2"/>
            </w:pPr>
            <w:proofErr w:type="gramStart"/>
            <w:r w:rsidRPr="001E27CD">
              <w:t>7</w:t>
            </w:r>
            <w:proofErr w:type="gramEnd"/>
            <w:r w:rsidRPr="001E27CD">
              <w:t xml:space="preserve">) Técnicas de </w:t>
            </w:r>
            <w:smartTag w:uri="urn:schemas-microsoft-com:office:smarttags" w:element="PersonName">
              <w:r w:rsidRPr="001E27CD">
                <w:t>atendimento</w:t>
              </w:r>
            </w:smartTag>
            <w:r w:rsidRPr="001E27CD">
              <w:t xml:space="preserve"> ao cliente</w:t>
            </w:r>
          </w:p>
          <w:p w:rsidR="004B3F36" w:rsidRPr="00FB5E8E" w:rsidRDefault="004B3F36" w:rsidP="004B3F36">
            <w:pPr>
              <w:pStyle w:val="CorpoTab1"/>
              <w:spacing w:after="0" w:line="240" w:lineRule="auto"/>
              <w:ind w:left="284" w:hanging="284"/>
            </w:pPr>
            <w:r w:rsidRPr="004B3F36">
              <w:rPr>
                <w:sz w:val="16"/>
              </w:rPr>
              <w:t>Elaboração de apostilas para treinamento aos usuários do sistema.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Aulas expositivas e dialogadas.</w:t>
            </w:r>
          </w:p>
          <w:p w:rsidR="004B3F36" w:rsidRPr="004B3F36" w:rsidRDefault="004B3F36" w:rsidP="004B3F36">
            <w:pPr>
              <w:pStyle w:val="Ttulo7"/>
              <w:jc w:val="center"/>
              <w:rPr>
                <w:rFonts w:ascii="Arial" w:hAnsi="Arial"/>
                <w:sz w:val="20"/>
                <w:szCs w:val="20"/>
              </w:rPr>
            </w:pPr>
            <w:r w:rsidRPr="004B3F36">
              <w:rPr>
                <w:rFonts w:ascii="Arial" w:hAnsi="Arial"/>
                <w:sz w:val="20"/>
                <w:szCs w:val="20"/>
              </w:rPr>
              <w:t>Aula prática em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3F36" w:rsidRPr="004B3F36" w:rsidRDefault="004B3F36" w:rsidP="004B3F36">
            <w:pPr>
              <w:jc w:val="center"/>
              <w:rPr>
                <w:sz w:val="20"/>
                <w:szCs w:val="20"/>
              </w:rPr>
            </w:pPr>
            <w:r w:rsidRPr="004B3F36">
              <w:rPr>
                <w:sz w:val="20"/>
                <w:szCs w:val="20"/>
              </w:rPr>
              <w:t>04/11 à 16/12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1E27CD" w:rsidRPr="001E27CD">
        <w:t>PROJETO DE APLICAÇÕES WEB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FE38CC" w:rsidRPr="008C0AC6" w:rsidTr="00FE38CC">
        <w:trPr>
          <w:cantSplit/>
          <w:trHeight w:val="1134"/>
        </w:trPr>
        <w:tc>
          <w:tcPr>
            <w:tcW w:w="2835" w:type="dxa"/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t>1</w:t>
            </w:r>
            <w:proofErr w:type="gramEnd"/>
            <w:r w:rsidRPr="006C0F74">
              <w:t>) Avaliar e implementar projetos de sistemas WEB.</w:t>
            </w:r>
          </w:p>
        </w:tc>
        <w:tc>
          <w:tcPr>
            <w:tcW w:w="2098" w:type="dxa"/>
          </w:tcPr>
          <w:p w:rsidR="00FE38CC" w:rsidRPr="008C0AC6" w:rsidRDefault="00FE38CC" w:rsidP="00C85699">
            <w:pPr>
              <w:pStyle w:val="CorpoTab2"/>
            </w:pPr>
            <w:r w:rsidRPr="008C0AC6">
              <w:t>Habilidade</w:t>
            </w:r>
          </w:p>
          <w:p w:rsidR="00FE38CC" w:rsidRPr="008C0AC6" w:rsidRDefault="00FE38CC" w:rsidP="00C85699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  <w:p w:rsidR="00FE38CC" w:rsidRPr="008C0AC6" w:rsidRDefault="00FE38CC" w:rsidP="00C85699">
            <w:pPr>
              <w:pStyle w:val="CorpoTab2"/>
            </w:pPr>
            <w:r w:rsidRPr="008C0AC6">
              <w:t>Base Tecnológica</w:t>
            </w:r>
          </w:p>
          <w:p w:rsidR="00FE38CC" w:rsidRPr="008C0AC6" w:rsidRDefault="00FE38CC" w:rsidP="00C85699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</w:tc>
        <w:tc>
          <w:tcPr>
            <w:tcW w:w="2835" w:type="dxa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Estudo de Caso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Elaboração de Projetos Técnicos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Trabalhos em Grupo</w:t>
            </w:r>
          </w:p>
        </w:tc>
        <w:tc>
          <w:tcPr>
            <w:tcW w:w="2835" w:type="dxa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Compreensão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Relacionamento de </w:t>
            </w:r>
            <w:proofErr w:type="spellStart"/>
            <w:r w:rsidRPr="00FE38CC">
              <w:rPr>
                <w:sz w:val="16"/>
              </w:rPr>
              <w:t>Idéias</w:t>
            </w:r>
            <w:proofErr w:type="spellEnd"/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Cooperação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Planejamento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Criatividade</w:t>
            </w:r>
          </w:p>
        </w:tc>
        <w:tc>
          <w:tcPr>
            <w:tcW w:w="2835" w:type="dxa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Desenvolvimento e analise das técnicas de documentação de sistemas e programas.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Aplicações práticas que evidencie a modelagem e desenvolvimento de sistemas.</w:t>
            </w:r>
          </w:p>
        </w:tc>
      </w:tr>
      <w:tr w:rsidR="00FE38CC" w:rsidRPr="008C0AC6" w:rsidTr="00D31AE2">
        <w:trPr>
          <w:cantSplit/>
          <w:trHeight w:val="1134"/>
        </w:trPr>
        <w:tc>
          <w:tcPr>
            <w:tcW w:w="2835" w:type="dxa"/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t>2</w:t>
            </w:r>
            <w:proofErr w:type="gramEnd"/>
            <w:r w:rsidRPr="006C0F74">
              <w:t>) Utilizar técnicas de análise e projeto de sistemas WEB</w:t>
            </w:r>
          </w:p>
        </w:tc>
        <w:tc>
          <w:tcPr>
            <w:tcW w:w="2098" w:type="dxa"/>
          </w:tcPr>
          <w:p w:rsidR="00FE38CC" w:rsidRPr="008C0AC6" w:rsidRDefault="00FE38CC" w:rsidP="00610077">
            <w:pPr>
              <w:pStyle w:val="CorpoTab2"/>
            </w:pPr>
            <w:r w:rsidRPr="008C0AC6">
              <w:t>Habilidade</w:t>
            </w:r>
          </w:p>
          <w:p w:rsidR="00FE38CC" w:rsidRPr="008C0AC6" w:rsidRDefault="00FE38CC" w:rsidP="00610077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  <w:p w:rsidR="00FE38CC" w:rsidRPr="008C0AC6" w:rsidRDefault="00FE38CC" w:rsidP="00610077">
            <w:pPr>
              <w:pStyle w:val="CorpoTab2"/>
            </w:pPr>
            <w:r w:rsidRPr="008C0AC6">
              <w:t>Base Tecnológica</w:t>
            </w:r>
          </w:p>
          <w:p w:rsidR="00FE38CC" w:rsidRPr="008C0AC6" w:rsidRDefault="00FE38CC" w:rsidP="00610077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</w:tc>
        <w:tc>
          <w:tcPr>
            <w:tcW w:w="2835" w:type="dxa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Estudo de Caso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Elaboração de Projetos Técnicos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Trabalhos em Grupo</w:t>
            </w:r>
          </w:p>
        </w:tc>
        <w:tc>
          <w:tcPr>
            <w:tcW w:w="2835" w:type="dxa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Compreensão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Relacionamento de </w:t>
            </w:r>
            <w:proofErr w:type="spellStart"/>
            <w:r w:rsidRPr="00FE38CC">
              <w:rPr>
                <w:sz w:val="16"/>
              </w:rPr>
              <w:t>Idéias</w:t>
            </w:r>
            <w:proofErr w:type="spellEnd"/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Cooperação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Planejamento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Criatividade</w:t>
            </w:r>
          </w:p>
        </w:tc>
        <w:tc>
          <w:tcPr>
            <w:tcW w:w="2835" w:type="dxa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Desenvolvimento e analise das técnicas de documentação de sistemas e programas.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Aplicações práticas que evidencie a modelagem e desenvolvimento de sistemas.</w:t>
            </w:r>
          </w:p>
        </w:tc>
      </w:tr>
      <w:tr w:rsidR="00FE38CC" w:rsidRPr="008C0AC6" w:rsidTr="00714F19">
        <w:trPr>
          <w:cantSplit/>
          <w:trHeight w:val="1134"/>
        </w:trPr>
        <w:tc>
          <w:tcPr>
            <w:tcW w:w="2835" w:type="dxa"/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t>3</w:t>
            </w:r>
            <w:proofErr w:type="gramEnd"/>
            <w:r w:rsidRPr="006C0F74">
              <w:t>) Selecionar soluções para atender as necessidades de suporte identificadas junto ao usuário.</w:t>
            </w:r>
          </w:p>
        </w:tc>
        <w:tc>
          <w:tcPr>
            <w:tcW w:w="2098" w:type="dxa"/>
          </w:tcPr>
          <w:p w:rsidR="00FE38CC" w:rsidRPr="008C0AC6" w:rsidRDefault="00FE38CC" w:rsidP="006330AC">
            <w:pPr>
              <w:pStyle w:val="CorpoTab2"/>
            </w:pPr>
            <w:r w:rsidRPr="008C0AC6">
              <w:t>Habilidade</w:t>
            </w:r>
          </w:p>
          <w:p w:rsidR="00FE38CC" w:rsidRDefault="00FE38CC" w:rsidP="006330AC">
            <w:pPr>
              <w:pStyle w:val="CorpoTab2"/>
            </w:pPr>
            <w:proofErr w:type="gramStart"/>
            <w:r>
              <w:t>5</w:t>
            </w:r>
            <w:proofErr w:type="gramEnd"/>
            <w:r>
              <w:t>,6,7</w:t>
            </w:r>
          </w:p>
          <w:p w:rsidR="00FE38CC" w:rsidRPr="008C0AC6" w:rsidRDefault="00FE38CC" w:rsidP="006330AC">
            <w:pPr>
              <w:pStyle w:val="CorpoTab2"/>
            </w:pPr>
            <w:r w:rsidRPr="008C0AC6">
              <w:t>Base Tecnológica</w:t>
            </w:r>
          </w:p>
          <w:p w:rsidR="00FE38CC" w:rsidRPr="008C0AC6" w:rsidRDefault="00FE38CC" w:rsidP="006330AC">
            <w:pPr>
              <w:pStyle w:val="CorpoTab2"/>
            </w:pPr>
            <w:r>
              <w:t>5, 6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Estudo de Caso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Elaboração de Projetos Técnicos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Trabalhos em Grupo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Compreensão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Relacionamento de </w:t>
            </w:r>
            <w:proofErr w:type="spellStart"/>
            <w:r w:rsidRPr="00FE38CC">
              <w:rPr>
                <w:sz w:val="16"/>
              </w:rPr>
              <w:t>Idéias</w:t>
            </w:r>
            <w:proofErr w:type="spellEnd"/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Cooperação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Planejamento</w:t>
            </w:r>
          </w:p>
          <w:p w:rsidR="00FE38CC" w:rsidRPr="00FE38CC" w:rsidRDefault="00FE38CC" w:rsidP="00FE38CC">
            <w:pPr>
              <w:rPr>
                <w:sz w:val="16"/>
              </w:rPr>
            </w:pPr>
          </w:p>
        </w:tc>
        <w:tc>
          <w:tcPr>
            <w:tcW w:w="2835" w:type="dxa"/>
            <w:vAlign w:val="center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Desenvolvimento de técnicas de elaboração de materiais de treinamento </w:t>
            </w:r>
            <w:proofErr w:type="gramStart"/>
            <w:r w:rsidRPr="00FE38CC">
              <w:rPr>
                <w:sz w:val="16"/>
              </w:rPr>
              <w:t>à</w:t>
            </w:r>
            <w:proofErr w:type="gramEnd"/>
            <w:r w:rsidRPr="00FE38CC">
              <w:rPr>
                <w:sz w:val="16"/>
              </w:rPr>
              <w:t xml:space="preserve"> clientes e usuários.</w:t>
            </w:r>
          </w:p>
        </w:tc>
      </w:tr>
      <w:tr w:rsidR="00FE38CC" w:rsidRPr="008C0AC6" w:rsidTr="005057A4">
        <w:trPr>
          <w:cantSplit/>
          <w:trHeight w:val="1134"/>
        </w:trPr>
        <w:tc>
          <w:tcPr>
            <w:tcW w:w="2835" w:type="dxa"/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t>4</w:t>
            </w:r>
            <w:proofErr w:type="gramEnd"/>
            <w:r w:rsidRPr="006C0F74">
              <w:t>) Identificar oportunidades para futuros empreendimentos.</w:t>
            </w:r>
          </w:p>
        </w:tc>
        <w:tc>
          <w:tcPr>
            <w:tcW w:w="2098" w:type="dxa"/>
          </w:tcPr>
          <w:p w:rsidR="00FE38CC" w:rsidRPr="008C0AC6" w:rsidRDefault="00FE38CC" w:rsidP="00610077">
            <w:pPr>
              <w:pStyle w:val="CorpoTab2"/>
            </w:pPr>
            <w:r w:rsidRPr="008C0AC6">
              <w:t>Habilidade</w:t>
            </w:r>
          </w:p>
          <w:p w:rsidR="00FE38CC" w:rsidRDefault="00FE38CC" w:rsidP="00610077">
            <w:pPr>
              <w:pStyle w:val="CorpoTab2"/>
            </w:pPr>
            <w:proofErr w:type="gramStart"/>
            <w:r>
              <w:t>5</w:t>
            </w:r>
            <w:proofErr w:type="gramEnd"/>
            <w:r>
              <w:t>,6,7</w:t>
            </w:r>
          </w:p>
          <w:p w:rsidR="00FE38CC" w:rsidRPr="008C0AC6" w:rsidRDefault="00FE38CC" w:rsidP="00610077">
            <w:pPr>
              <w:pStyle w:val="CorpoTab2"/>
            </w:pPr>
            <w:r w:rsidRPr="008C0AC6">
              <w:t>Base Tecnológica</w:t>
            </w:r>
          </w:p>
          <w:p w:rsidR="00FE38CC" w:rsidRPr="008C0AC6" w:rsidRDefault="00FE38CC" w:rsidP="00610077">
            <w:pPr>
              <w:pStyle w:val="CorpoTab2"/>
            </w:pPr>
            <w:r>
              <w:t>5, 6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Estudo de Caso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Elaboração de Projetos Técnicos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Trabalhos em Grupo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Compreensão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Relacionamento de </w:t>
            </w:r>
            <w:proofErr w:type="spellStart"/>
            <w:r w:rsidRPr="00FE38CC">
              <w:rPr>
                <w:sz w:val="16"/>
              </w:rPr>
              <w:t>Idéias</w:t>
            </w:r>
            <w:proofErr w:type="spellEnd"/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Cooperação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Planejamento</w:t>
            </w:r>
          </w:p>
          <w:p w:rsidR="00FE38CC" w:rsidRPr="00FE38CC" w:rsidRDefault="00FE38CC" w:rsidP="00610077">
            <w:pPr>
              <w:rPr>
                <w:sz w:val="16"/>
              </w:rPr>
            </w:pP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Desenvolvimento de técnicas de elaboração de materiais de treinamento </w:t>
            </w:r>
            <w:proofErr w:type="gramStart"/>
            <w:r w:rsidRPr="00FE38CC">
              <w:rPr>
                <w:sz w:val="16"/>
              </w:rPr>
              <w:t>à</w:t>
            </w:r>
            <w:proofErr w:type="gramEnd"/>
            <w:r w:rsidRPr="00FE38CC">
              <w:rPr>
                <w:sz w:val="16"/>
              </w:rPr>
              <w:t xml:space="preserve"> clientes e usuários.</w:t>
            </w:r>
          </w:p>
        </w:tc>
      </w:tr>
      <w:tr w:rsidR="00FE38CC" w:rsidRPr="008C0AC6" w:rsidTr="002E1458">
        <w:trPr>
          <w:cantSplit/>
          <w:trHeight w:val="1134"/>
        </w:trPr>
        <w:tc>
          <w:tcPr>
            <w:tcW w:w="2835" w:type="dxa"/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t>5</w:t>
            </w:r>
            <w:proofErr w:type="gramEnd"/>
            <w:r w:rsidRPr="006C0F74">
              <w:t>) Utilizar procedimentos preventivos ao suporte.</w:t>
            </w:r>
          </w:p>
        </w:tc>
        <w:tc>
          <w:tcPr>
            <w:tcW w:w="2098" w:type="dxa"/>
          </w:tcPr>
          <w:p w:rsidR="00FE38CC" w:rsidRPr="008C0AC6" w:rsidRDefault="00FE38CC" w:rsidP="00610077">
            <w:pPr>
              <w:pStyle w:val="CorpoTab2"/>
            </w:pPr>
            <w:r w:rsidRPr="008C0AC6">
              <w:t>Habilidade</w:t>
            </w:r>
          </w:p>
          <w:p w:rsidR="00FE38CC" w:rsidRDefault="00FE38CC" w:rsidP="00610077">
            <w:pPr>
              <w:pStyle w:val="CorpoTab2"/>
            </w:pPr>
            <w:proofErr w:type="gramStart"/>
            <w:r>
              <w:t>5</w:t>
            </w:r>
            <w:proofErr w:type="gramEnd"/>
            <w:r>
              <w:t>,6,7</w:t>
            </w:r>
          </w:p>
          <w:p w:rsidR="00FE38CC" w:rsidRPr="008C0AC6" w:rsidRDefault="00FE38CC" w:rsidP="00610077">
            <w:pPr>
              <w:pStyle w:val="CorpoTab2"/>
            </w:pPr>
            <w:r w:rsidRPr="008C0AC6">
              <w:t>Base Tecnológica</w:t>
            </w:r>
          </w:p>
          <w:p w:rsidR="00FE38CC" w:rsidRPr="008C0AC6" w:rsidRDefault="00FE38CC" w:rsidP="00610077">
            <w:pPr>
              <w:pStyle w:val="CorpoTab2"/>
            </w:pPr>
            <w:r>
              <w:t>5, 6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Estudo de Caso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Elaboração de Projetos Técnicos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Trabalhos em Grupo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Compreensão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Relacionamento de </w:t>
            </w:r>
            <w:proofErr w:type="spellStart"/>
            <w:r w:rsidRPr="00FE38CC">
              <w:rPr>
                <w:sz w:val="16"/>
              </w:rPr>
              <w:t>Idéias</w:t>
            </w:r>
            <w:proofErr w:type="spellEnd"/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Cooperação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Planejamento</w:t>
            </w:r>
          </w:p>
          <w:p w:rsidR="00FE38CC" w:rsidRPr="00FE38CC" w:rsidRDefault="00FE38CC" w:rsidP="00610077">
            <w:pPr>
              <w:rPr>
                <w:sz w:val="16"/>
              </w:rPr>
            </w:pP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Desenvolvimento de técnicas de elaboração de materiais de treinamento </w:t>
            </w:r>
            <w:proofErr w:type="gramStart"/>
            <w:r w:rsidRPr="00FE38CC">
              <w:rPr>
                <w:sz w:val="16"/>
              </w:rPr>
              <w:t>à</w:t>
            </w:r>
            <w:proofErr w:type="gramEnd"/>
            <w:r w:rsidRPr="00FE38CC">
              <w:rPr>
                <w:sz w:val="16"/>
              </w:rPr>
              <w:t xml:space="preserve"> clientes e usuários.</w:t>
            </w:r>
          </w:p>
        </w:tc>
      </w:tr>
      <w:tr w:rsidR="00FE38CC" w:rsidRPr="008C0AC6" w:rsidTr="006628F0">
        <w:trPr>
          <w:cantSplit/>
          <w:trHeight w:val="1134"/>
        </w:trPr>
        <w:tc>
          <w:tcPr>
            <w:tcW w:w="2835" w:type="dxa"/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lastRenderedPageBreak/>
              <w:t>6</w:t>
            </w:r>
            <w:proofErr w:type="gramEnd"/>
            <w:r w:rsidRPr="006C0F74">
              <w:t>) Planejar a assistência técnica demandada pelos usuários.</w:t>
            </w:r>
          </w:p>
        </w:tc>
        <w:tc>
          <w:tcPr>
            <w:tcW w:w="2098" w:type="dxa"/>
          </w:tcPr>
          <w:p w:rsidR="00FE38CC" w:rsidRPr="008C0AC6" w:rsidRDefault="00FE38CC" w:rsidP="00610077">
            <w:pPr>
              <w:pStyle w:val="CorpoTab2"/>
            </w:pPr>
            <w:r w:rsidRPr="008C0AC6">
              <w:t>Habilidade</w:t>
            </w:r>
          </w:p>
          <w:p w:rsidR="00FE38CC" w:rsidRDefault="00FE38CC" w:rsidP="00610077">
            <w:pPr>
              <w:pStyle w:val="CorpoTab2"/>
            </w:pPr>
            <w:proofErr w:type="gramStart"/>
            <w:r>
              <w:t>5</w:t>
            </w:r>
            <w:proofErr w:type="gramEnd"/>
            <w:r>
              <w:t>,6,7</w:t>
            </w:r>
          </w:p>
          <w:p w:rsidR="00FE38CC" w:rsidRPr="008C0AC6" w:rsidRDefault="00FE38CC" w:rsidP="00610077">
            <w:pPr>
              <w:pStyle w:val="CorpoTab2"/>
            </w:pPr>
            <w:r w:rsidRPr="008C0AC6">
              <w:t>Base Tecnológica</w:t>
            </w:r>
          </w:p>
          <w:p w:rsidR="00FE38CC" w:rsidRPr="008C0AC6" w:rsidRDefault="00FE38CC" w:rsidP="00610077">
            <w:pPr>
              <w:pStyle w:val="CorpoTab2"/>
            </w:pPr>
            <w:r>
              <w:t>5, 6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Estudo de Caso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Elaboração de Projetos Técnicos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Trabalhos em Grupo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Compreensão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Relacionamento de </w:t>
            </w:r>
            <w:proofErr w:type="spellStart"/>
            <w:r w:rsidRPr="00FE38CC">
              <w:rPr>
                <w:sz w:val="16"/>
              </w:rPr>
              <w:t>Idéias</w:t>
            </w:r>
            <w:proofErr w:type="spellEnd"/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Cooperação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Planejamento</w:t>
            </w:r>
          </w:p>
          <w:p w:rsidR="00FE38CC" w:rsidRPr="00FE38CC" w:rsidRDefault="00FE38CC" w:rsidP="00610077">
            <w:pPr>
              <w:rPr>
                <w:sz w:val="16"/>
              </w:rPr>
            </w:pPr>
          </w:p>
        </w:tc>
        <w:tc>
          <w:tcPr>
            <w:tcW w:w="2835" w:type="dxa"/>
            <w:vAlign w:val="center"/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Desenvolvimento de técnicas de elaboração de materiais de treinamento </w:t>
            </w:r>
            <w:proofErr w:type="gramStart"/>
            <w:r w:rsidRPr="00FE38CC">
              <w:rPr>
                <w:sz w:val="16"/>
              </w:rPr>
              <w:t>à</w:t>
            </w:r>
            <w:proofErr w:type="gramEnd"/>
            <w:r w:rsidRPr="00FE38CC">
              <w:rPr>
                <w:sz w:val="16"/>
              </w:rPr>
              <w:t xml:space="preserve"> clientes e usuários.</w:t>
            </w:r>
          </w:p>
        </w:tc>
      </w:tr>
      <w:tr w:rsidR="00FE38CC" w:rsidRPr="008C0AC6" w:rsidTr="00843749">
        <w:trPr>
          <w:cantSplit/>
          <w:trHeight w:val="1134"/>
        </w:trPr>
        <w:tc>
          <w:tcPr>
            <w:tcW w:w="2835" w:type="dxa"/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t>7</w:t>
            </w:r>
            <w:proofErr w:type="gramEnd"/>
            <w:r w:rsidRPr="006C0F74">
              <w:t>) Avaliar o cumprimento dos procedimentos de controles internos.</w:t>
            </w:r>
          </w:p>
        </w:tc>
        <w:tc>
          <w:tcPr>
            <w:tcW w:w="2098" w:type="dxa"/>
          </w:tcPr>
          <w:p w:rsidR="00FE38CC" w:rsidRDefault="00FE38CC" w:rsidP="006330AC">
            <w:pPr>
              <w:pStyle w:val="CorpoTab2"/>
            </w:pPr>
            <w:r>
              <w:t>Habilidade</w:t>
            </w:r>
          </w:p>
          <w:p w:rsidR="00FE38CC" w:rsidRDefault="00FE38CC" w:rsidP="006330AC">
            <w:pPr>
              <w:pStyle w:val="CorpoTab2"/>
            </w:pPr>
            <w:proofErr w:type="gramStart"/>
            <w:r>
              <w:t>8</w:t>
            </w:r>
            <w:proofErr w:type="gramEnd"/>
          </w:p>
          <w:p w:rsidR="00FE38CC" w:rsidRDefault="00FE38CC" w:rsidP="006330AC">
            <w:pPr>
              <w:pStyle w:val="CorpoTab2"/>
            </w:pPr>
            <w:proofErr w:type="gramStart"/>
            <w:r>
              <w:t>Base Tecnológicas</w:t>
            </w:r>
            <w:proofErr w:type="gramEnd"/>
          </w:p>
          <w:p w:rsidR="00FE38CC" w:rsidRPr="008C0AC6" w:rsidRDefault="00FE38CC" w:rsidP="006330AC">
            <w:pPr>
              <w:pStyle w:val="CorpoTab2"/>
            </w:pPr>
            <w:proofErr w:type="gramStart"/>
            <w:r>
              <w:t>7</w:t>
            </w:r>
            <w:proofErr w:type="gramEnd"/>
          </w:p>
        </w:tc>
        <w:tc>
          <w:tcPr>
            <w:tcW w:w="2835" w:type="dxa"/>
            <w:vAlign w:val="center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Trabalho em Grupo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Interesse e iniciativa</w:t>
            </w:r>
          </w:p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</w:tc>
        <w:tc>
          <w:tcPr>
            <w:tcW w:w="2835" w:type="dxa"/>
            <w:vAlign w:val="center"/>
          </w:tcPr>
          <w:p w:rsidR="00FE38CC" w:rsidRPr="00FE38CC" w:rsidRDefault="00FE38CC" w:rsidP="00FE38CC">
            <w:pPr>
              <w:rPr>
                <w:sz w:val="16"/>
              </w:rPr>
            </w:pPr>
            <w:r w:rsidRPr="00FE38CC">
              <w:rPr>
                <w:sz w:val="16"/>
              </w:rPr>
              <w:t>Compreensão de gerenciamento de sistemas e planejamento de manutenção de sistema.</w:t>
            </w:r>
          </w:p>
        </w:tc>
      </w:tr>
      <w:tr w:rsidR="00FE38CC" w:rsidRPr="008C0AC6" w:rsidTr="00A92126">
        <w:trPr>
          <w:cantSplit/>
          <w:trHeight w:val="1134"/>
        </w:trPr>
        <w:tc>
          <w:tcPr>
            <w:tcW w:w="2835" w:type="dxa"/>
            <w:tcBorders>
              <w:bottom w:val="single" w:sz="4" w:space="0" w:color="auto"/>
            </w:tcBorders>
          </w:tcPr>
          <w:p w:rsidR="00FE38CC" w:rsidRPr="006C0F74" w:rsidRDefault="00FE38CC" w:rsidP="00B10FC4">
            <w:pPr>
              <w:pStyle w:val="CorpoTab2"/>
            </w:pPr>
            <w:proofErr w:type="gramStart"/>
            <w:r w:rsidRPr="006C0F74">
              <w:t>8</w:t>
            </w:r>
            <w:proofErr w:type="gramEnd"/>
            <w:r w:rsidRPr="006C0F74">
              <w:t>) Definir, junto ao cliente, os requisitos do website  solicitado.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E38CC" w:rsidRPr="008C0AC6" w:rsidRDefault="00FE38CC" w:rsidP="00610077">
            <w:pPr>
              <w:pStyle w:val="CorpoTab2"/>
            </w:pPr>
            <w:r w:rsidRPr="008C0AC6">
              <w:t>Habilidade</w:t>
            </w:r>
          </w:p>
          <w:p w:rsidR="00FE38CC" w:rsidRPr="008C0AC6" w:rsidRDefault="00FE38CC" w:rsidP="00610077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  <w:p w:rsidR="00FE38CC" w:rsidRPr="008C0AC6" w:rsidRDefault="00FE38CC" w:rsidP="00610077">
            <w:pPr>
              <w:pStyle w:val="CorpoTab2"/>
            </w:pPr>
            <w:r w:rsidRPr="008C0AC6">
              <w:t>Base Tecnológica</w:t>
            </w:r>
          </w:p>
          <w:p w:rsidR="00FE38CC" w:rsidRPr="008C0AC6" w:rsidRDefault="00FE38CC" w:rsidP="00610077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Relatório Escrito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Estudo de Caso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Elaboração de Projetos Técnicos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Trabalhos em Grupo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Compreensão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 xml:space="preserve">Relacionamento de </w:t>
            </w:r>
            <w:proofErr w:type="spellStart"/>
            <w:r w:rsidRPr="00FE38CC">
              <w:rPr>
                <w:sz w:val="16"/>
              </w:rPr>
              <w:t>Idéias</w:t>
            </w:r>
            <w:proofErr w:type="spellEnd"/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Cooperação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Redação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Planejamento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Criatividade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Desenvolvimento e analise das técnicas de documentação de sistemas e programas.</w:t>
            </w:r>
          </w:p>
          <w:p w:rsidR="00FE38CC" w:rsidRPr="00FE38CC" w:rsidRDefault="00FE38CC" w:rsidP="00610077">
            <w:pPr>
              <w:rPr>
                <w:sz w:val="16"/>
              </w:rPr>
            </w:pPr>
            <w:r w:rsidRPr="00FE38CC">
              <w:rPr>
                <w:sz w:val="16"/>
              </w:rPr>
              <w:t>Aplicações práticas que evidencie a modelagem e desenvolvimento de sistemas.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FE38CC" w:rsidRPr="00744AB5" w:rsidTr="00FE38CC">
        <w:trPr>
          <w:trHeight w:val="397"/>
        </w:trPr>
        <w:tc>
          <w:tcPr>
            <w:tcW w:w="8505" w:type="dxa"/>
            <w:tcBorders>
              <w:bottom w:val="nil"/>
            </w:tcBorders>
            <w:vAlign w:val="center"/>
          </w:tcPr>
          <w:p w:rsidR="00FE38CC" w:rsidRPr="00FE38CC" w:rsidRDefault="00FE38CC" w:rsidP="00FE38CC">
            <w:pPr>
              <w:rPr>
                <w:sz w:val="18"/>
              </w:rPr>
            </w:pPr>
            <w:r w:rsidRPr="00FE38CC">
              <w:rPr>
                <w:sz w:val="18"/>
              </w:rPr>
              <w:t xml:space="preserve">Apostilas adotadas pelo professor: </w:t>
            </w:r>
            <w:hyperlink r:id="rId11" w:history="1">
              <w:r w:rsidRPr="00FE38CC">
                <w:rPr>
                  <w:rStyle w:val="Hyperlink"/>
                  <w:sz w:val="18"/>
                </w:rPr>
                <w:t>www.apostilando.com</w:t>
              </w:r>
            </w:hyperlink>
          </w:p>
        </w:tc>
      </w:tr>
      <w:tr w:rsidR="00FE38CC" w:rsidRPr="00744AB5" w:rsidTr="00FE38CC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8CC" w:rsidRPr="00FE38CC" w:rsidRDefault="00FE38CC" w:rsidP="00FE38CC">
            <w:pPr>
              <w:rPr>
                <w:sz w:val="18"/>
              </w:rPr>
            </w:pPr>
            <w:r w:rsidRPr="00FE38CC">
              <w:rPr>
                <w:sz w:val="18"/>
              </w:rPr>
              <w:t>Slides elaborados pelos professores.</w:t>
            </w:r>
          </w:p>
        </w:tc>
      </w:tr>
      <w:tr w:rsidR="00FE38CC" w:rsidRPr="00744AB5" w:rsidTr="00FE38CC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8CC" w:rsidRPr="00FE38CC" w:rsidRDefault="00FE38CC" w:rsidP="00FE38CC">
            <w:pPr>
              <w:rPr>
                <w:sz w:val="18"/>
              </w:rPr>
            </w:pPr>
            <w:r w:rsidRPr="00FE38CC">
              <w:rPr>
                <w:sz w:val="18"/>
              </w:rPr>
              <w:t xml:space="preserve">Consultas das aulas de Arte Digital e Desenvolvimento, Design de </w:t>
            </w:r>
            <w:proofErr w:type="spellStart"/>
            <w:proofErr w:type="gramStart"/>
            <w:r w:rsidRPr="00FE38CC">
              <w:rPr>
                <w:sz w:val="18"/>
              </w:rPr>
              <w:t>WebSites</w:t>
            </w:r>
            <w:proofErr w:type="spellEnd"/>
            <w:proofErr w:type="gramEnd"/>
            <w:r w:rsidRPr="00FE38CC">
              <w:rPr>
                <w:sz w:val="18"/>
              </w:rPr>
              <w:t xml:space="preserve"> II e Desenvolvimento de Software I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8309FC" w:rsidRPr="00744AB5" w:rsidTr="00E2242B">
        <w:trPr>
          <w:trHeight w:val="397"/>
        </w:trPr>
        <w:tc>
          <w:tcPr>
            <w:tcW w:w="8505" w:type="dxa"/>
            <w:vAlign w:val="center"/>
          </w:tcPr>
          <w:p w:rsidR="008309FC" w:rsidRPr="00E9369C" w:rsidRDefault="008309FC" w:rsidP="00E2242B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FE38CC" w:rsidP="00E2242B">
            <w:pPr>
              <w:pStyle w:val="Professor"/>
            </w:pPr>
            <w:r w:rsidRPr="00FE38CC">
              <w:t>Rogério Adriano de Sousa</w:t>
            </w:r>
          </w:p>
        </w:tc>
        <w:tc>
          <w:tcPr>
            <w:tcW w:w="1701" w:type="dxa"/>
            <w:vAlign w:val="center"/>
          </w:tcPr>
          <w:p w:rsidR="008309FC" w:rsidRPr="00744AB5" w:rsidRDefault="00FE38C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27/07</w:t>
            </w:r>
            <w:r w:rsidR="008309FC">
              <w:rPr>
                <w:sz w:val="20"/>
              </w:rPr>
              <w:t>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2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446" w:rsidRDefault="00005446" w:rsidP="009F1DF5">
      <w:pPr>
        <w:spacing w:line="240" w:lineRule="auto"/>
      </w:pPr>
      <w:r>
        <w:separator/>
      </w:r>
    </w:p>
  </w:endnote>
  <w:endnote w:type="continuationSeparator" w:id="0">
    <w:p w:rsidR="00005446" w:rsidRDefault="00005446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7F2857">
      <w:rPr>
        <w:noProof/>
      </w:rPr>
      <w:t>36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7F2857">
      <w:rPr>
        <w:noProof/>
      </w:rPr>
      <w:t>41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7F2857">
      <w:rPr>
        <w:noProof/>
      </w:rPr>
      <w:t>42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446" w:rsidRDefault="00005446" w:rsidP="009F1DF5">
      <w:pPr>
        <w:spacing w:line="240" w:lineRule="auto"/>
      </w:pPr>
      <w:r>
        <w:separator/>
      </w:r>
    </w:p>
  </w:footnote>
  <w:footnote w:type="continuationSeparator" w:id="0">
    <w:p w:rsidR="00005446" w:rsidRDefault="00005446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9D9"/>
    <w:multiLevelType w:val="hybridMultilevel"/>
    <w:tmpl w:val="F6D4B36E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F52309"/>
    <w:multiLevelType w:val="hybridMultilevel"/>
    <w:tmpl w:val="3264793E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6E81E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13F52D3"/>
    <w:multiLevelType w:val="hybridMultilevel"/>
    <w:tmpl w:val="82965574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5C101C"/>
    <w:multiLevelType w:val="hybridMultilevel"/>
    <w:tmpl w:val="07DCFC7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A097A"/>
    <w:multiLevelType w:val="hybridMultilevel"/>
    <w:tmpl w:val="91166758"/>
    <w:lvl w:ilvl="0" w:tplc="3D9293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A7465"/>
    <w:multiLevelType w:val="hybridMultilevel"/>
    <w:tmpl w:val="483451A4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4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FB2"/>
    <w:rsid w:val="00005446"/>
    <w:rsid w:val="00020503"/>
    <w:rsid w:val="0009174B"/>
    <w:rsid w:val="001B1E54"/>
    <w:rsid w:val="001E27CD"/>
    <w:rsid w:val="00396977"/>
    <w:rsid w:val="003E0887"/>
    <w:rsid w:val="004176C7"/>
    <w:rsid w:val="004B3F36"/>
    <w:rsid w:val="004E7A36"/>
    <w:rsid w:val="00502990"/>
    <w:rsid w:val="00572234"/>
    <w:rsid w:val="005D72B5"/>
    <w:rsid w:val="006330AC"/>
    <w:rsid w:val="006F4D93"/>
    <w:rsid w:val="007F2857"/>
    <w:rsid w:val="00807725"/>
    <w:rsid w:val="008309FC"/>
    <w:rsid w:val="0088290F"/>
    <w:rsid w:val="008C0AC6"/>
    <w:rsid w:val="009A3FB2"/>
    <w:rsid w:val="009C7966"/>
    <w:rsid w:val="009F1DF5"/>
    <w:rsid w:val="00A21F33"/>
    <w:rsid w:val="00A92126"/>
    <w:rsid w:val="00AC2AC1"/>
    <w:rsid w:val="00B066E7"/>
    <w:rsid w:val="00B166AA"/>
    <w:rsid w:val="00BC1A78"/>
    <w:rsid w:val="00C029B5"/>
    <w:rsid w:val="00C85699"/>
    <w:rsid w:val="00D31AE2"/>
    <w:rsid w:val="00D55CF7"/>
    <w:rsid w:val="00D71CEB"/>
    <w:rsid w:val="00E2242B"/>
    <w:rsid w:val="00F85941"/>
    <w:rsid w:val="00FB5E8E"/>
    <w:rsid w:val="00FE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styleId="Hyperlink">
    <w:name w:val="Hyperlink"/>
    <w:rsid w:val="00FE38CC"/>
    <w:rPr>
      <w:color w:val="0000FF"/>
      <w:u w:val="single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styleId="Hyperlink">
    <w:name w:val="Hyperlink"/>
    <w:rsid w:val="00FE38CC"/>
    <w:rPr>
      <w:color w:val="0000FF"/>
      <w:u w:val="single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postilando.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607AD-36AB-41AE-A53F-88ADA2EE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24</TotalTime>
  <Pages>1</Pages>
  <Words>1529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4</cp:revision>
  <cp:lastPrinted>2011-09-06T00:48:00Z</cp:lastPrinted>
  <dcterms:created xsi:type="dcterms:W3CDTF">2011-09-05T23:02:00Z</dcterms:created>
  <dcterms:modified xsi:type="dcterms:W3CDTF">2011-09-06T00:48:00Z</dcterms:modified>
</cp:coreProperties>
</file>